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585E2" w14:textId="77777777" w:rsidR="00DD2CF1" w:rsidRDefault="00DD2CF1" w:rsidP="00DD2CF1">
      <w:pPr>
        <w:pStyle w:val="NoSpacing"/>
      </w:pPr>
      <w:r>
        <w:rPr>
          <w:u w:val="single"/>
        </w:rPr>
        <w:t>John RYDDE</w:t>
      </w:r>
      <w:r>
        <w:t xml:space="preserve">      (fl.1451)</w:t>
      </w:r>
    </w:p>
    <w:p w14:paraId="6C2DE413" w14:textId="47F1C0FE" w:rsidR="00DD2CF1" w:rsidRDefault="00DD2CF1" w:rsidP="00DD2CF1">
      <w:pPr>
        <w:pStyle w:val="NoSpacing"/>
      </w:pPr>
      <w:r>
        <w:t>of Hingham, Norfolk.</w:t>
      </w:r>
      <w:bookmarkStart w:id="0" w:name="_GoBack"/>
      <w:bookmarkEnd w:id="0"/>
    </w:p>
    <w:p w14:paraId="379396DA" w14:textId="77777777" w:rsidR="00DD2CF1" w:rsidRDefault="00DD2CF1" w:rsidP="00DD2CF1">
      <w:pPr>
        <w:pStyle w:val="NoSpacing"/>
      </w:pPr>
    </w:p>
    <w:p w14:paraId="340EFD0B" w14:textId="77777777" w:rsidR="00DD2CF1" w:rsidRDefault="00DD2CF1" w:rsidP="00DD2CF1">
      <w:pPr>
        <w:pStyle w:val="NoSpacing"/>
      </w:pPr>
    </w:p>
    <w:p w14:paraId="3E0E4C4A" w14:textId="77777777" w:rsidR="00DD2CF1" w:rsidRDefault="00DD2CF1" w:rsidP="00DD2CF1">
      <w:pPr>
        <w:pStyle w:val="NoSpacing"/>
      </w:pPr>
      <w:r>
        <w:t>26 Mar.1451</w:t>
      </w:r>
      <w:r>
        <w:tab/>
        <w:t xml:space="preserve">He and John </w:t>
      </w:r>
      <w:proofErr w:type="spellStart"/>
      <w:r>
        <w:t>Banyard</w:t>
      </w:r>
      <w:proofErr w:type="spellEnd"/>
      <w:r>
        <w:t xml:space="preserve"> of Kimberley(q.v.) demised land in Barnham</w:t>
      </w:r>
    </w:p>
    <w:p w14:paraId="45917CB0" w14:textId="77777777" w:rsidR="00DD2CF1" w:rsidRDefault="00DD2CF1" w:rsidP="00DD2CF1">
      <w:pPr>
        <w:pStyle w:val="NoSpacing"/>
      </w:pPr>
      <w:r>
        <w:tab/>
      </w:r>
      <w:r>
        <w:tab/>
        <w:t xml:space="preserve">to John </w:t>
      </w:r>
      <w:proofErr w:type="spellStart"/>
      <w:r>
        <w:t>Canfeld</w:t>
      </w:r>
      <w:proofErr w:type="spellEnd"/>
      <w:r>
        <w:t xml:space="preserve"> of Colton(q.v.) and John </w:t>
      </w:r>
      <w:proofErr w:type="spellStart"/>
      <w:r>
        <w:t>Skales</w:t>
      </w:r>
      <w:proofErr w:type="spellEnd"/>
      <w:r>
        <w:t xml:space="preserve"> of Barnham(q.v.).</w:t>
      </w:r>
    </w:p>
    <w:p w14:paraId="7969428D" w14:textId="77777777" w:rsidR="00DD2CF1" w:rsidRDefault="00DD2CF1" w:rsidP="00DD2CF1">
      <w:pPr>
        <w:pStyle w:val="NoSpacing"/>
      </w:pPr>
      <w:r>
        <w:tab/>
      </w:r>
      <w:r>
        <w:tab/>
        <w:t>(P.R.O. ref. KIM 2N/35)</w:t>
      </w:r>
    </w:p>
    <w:p w14:paraId="562B1A86" w14:textId="77777777" w:rsidR="00DD2CF1" w:rsidRDefault="00DD2CF1" w:rsidP="00DD2CF1">
      <w:pPr>
        <w:pStyle w:val="NoSpacing"/>
      </w:pPr>
    </w:p>
    <w:p w14:paraId="4EA577E5" w14:textId="77777777" w:rsidR="00DD2CF1" w:rsidRDefault="00DD2CF1" w:rsidP="00DD2CF1">
      <w:pPr>
        <w:pStyle w:val="NoSpacing"/>
      </w:pPr>
    </w:p>
    <w:p w14:paraId="3CF577A4" w14:textId="77777777" w:rsidR="00DD2CF1" w:rsidRDefault="00DD2CF1" w:rsidP="00DD2CF1">
      <w:pPr>
        <w:pStyle w:val="NoSpacing"/>
      </w:pPr>
      <w:r>
        <w:t>19 February 2020</w:t>
      </w:r>
    </w:p>
    <w:p w14:paraId="4CEE006E" w14:textId="77777777" w:rsidR="006B2F86" w:rsidRPr="00E71FC3" w:rsidRDefault="002901CC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375A5" w14:textId="77777777" w:rsidR="00DD2CF1" w:rsidRDefault="00DD2CF1" w:rsidP="00E71FC3">
      <w:pPr>
        <w:spacing w:after="0" w:line="240" w:lineRule="auto"/>
      </w:pPr>
      <w:r>
        <w:separator/>
      </w:r>
    </w:p>
  </w:endnote>
  <w:endnote w:type="continuationSeparator" w:id="0">
    <w:p w14:paraId="293D676B" w14:textId="77777777" w:rsidR="00DD2CF1" w:rsidRDefault="00DD2C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61C2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35C78" w14:textId="77777777" w:rsidR="00DD2CF1" w:rsidRDefault="00DD2CF1" w:rsidP="00E71FC3">
      <w:pPr>
        <w:spacing w:after="0" w:line="240" w:lineRule="auto"/>
      </w:pPr>
      <w:r>
        <w:separator/>
      </w:r>
    </w:p>
  </w:footnote>
  <w:footnote w:type="continuationSeparator" w:id="0">
    <w:p w14:paraId="1449141A" w14:textId="77777777" w:rsidR="00DD2CF1" w:rsidRDefault="00DD2C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CF1"/>
    <w:rsid w:val="001A7C09"/>
    <w:rsid w:val="00577BD5"/>
    <w:rsid w:val="00656CBA"/>
    <w:rsid w:val="006A1F77"/>
    <w:rsid w:val="00733BE7"/>
    <w:rsid w:val="00894B32"/>
    <w:rsid w:val="00AB52E8"/>
    <w:rsid w:val="00B16D3F"/>
    <w:rsid w:val="00BB41AC"/>
    <w:rsid w:val="00C760E4"/>
    <w:rsid w:val="00DD2CF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38ECF"/>
  <w15:chartTrackingRefBased/>
  <w15:docId w15:val="{53AEC8B7-3FD2-4B0D-9A66-E983B3C22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2020-02-28T19:55:00Z</dcterms:created>
  <dcterms:modified xsi:type="dcterms:W3CDTF">2020-02-28T19:57:00Z</dcterms:modified>
</cp:coreProperties>
</file>